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22" w:rsidRPr="00E77870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Ralph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PEPIR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22" w:rsidRDefault="00EA4C22" w:rsidP="00EA4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22" w:rsidRDefault="00EA4C22" w:rsidP="00564E3C">
      <w:pPr>
        <w:spacing w:after="0" w:line="240" w:lineRule="auto"/>
      </w:pPr>
      <w:r>
        <w:separator/>
      </w:r>
    </w:p>
  </w:endnote>
  <w:endnote w:type="continuationSeparator" w:id="0">
    <w:p w:rsidR="00EA4C22" w:rsidRDefault="00EA4C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C22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22" w:rsidRDefault="00EA4C22" w:rsidP="00564E3C">
      <w:pPr>
        <w:spacing w:after="0" w:line="240" w:lineRule="auto"/>
      </w:pPr>
      <w:r>
        <w:separator/>
      </w:r>
    </w:p>
  </w:footnote>
  <w:footnote w:type="continuationSeparator" w:id="0">
    <w:p w:rsidR="00EA4C22" w:rsidRDefault="00EA4C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22"/>
    <w:rsid w:val="00372DC6"/>
    <w:rsid w:val="00564E3C"/>
    <w:rsid w:val="0064591D"/>
    <w:rsid w:val="00DD5B8A"/>
    <w:rsid w:val="00EA4C2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642490-EC05-4D80-9A41-5B0AD059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2015-11-01T19:54:00Z</dcterms:created>
  <dcterms:modified xsi:type="dcterms:W3CDTF">2015-11-01T19:55:00Z</dcterms:modified>
</cp:coreProperties>
</file>